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41EC2" w14:textId="77777777" w:rsidR="00D850E5" w:rsidRDefault="00D850E5" w:rsidP="00D85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LEDELADY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675CB2B2" w14:textId="77777777" w:rsidR="00D850E5" w:rsidRDefault="00D850E5" w:rsidP="00D85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14:paraId="6A4035AC" w14:textId="77777777" w:rsidR="00D850E5" w:rsidRDefault="00D850E5" w:rsidP="00D85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8049D" w14:textId="77777777" w:rsidR="00D850E5" w:rsidRDefault="00D850E5" w:rsidP="00D85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B5E1EA" w14:textId="77777777" w:rsidR="00D850E5" w:rsidRDefault="00D850E5" w:rsidP="00D850E5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Vesty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mercer(q.v.), Alexander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Meverons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and</w:t>
      </w:r>
    </w:p>
    <w:p w14:paraId="37A8908C" w14:textId="77777777" w:rsidR="00D850E5" w:rsidRDefault="00D850E5" w:rsidP="00D850E5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Richard Clerk of York, hosier(q.v.).</w:t>
      </w:r>
    </w:p>
    <w:p w14:paraId="58BE09B9" w14:textId="77777777" w:rsidR="00D850E5" w:rsidRDefault="00D850E5" w:rsidP="00D850E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596A4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D87E743" w14:textId="77777777" w:rsidR="00D850E5" w:rsidRDefault="00D850E5" w:rsidP="00D85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BF9BC7" w14:textId="77777777" w:rsidR="00D850E5" w:rsidRDefault="00D850E5" w:rsidP="00D85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8021A" w14:textId="77777777" w:rsidR="00D850E5" w:rsidRDefault="00D850E5" w:rsidP="00D85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October 2022</w:t>
      </w:r>
    </w:p>
    <w:p w14:paraId="624D319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EB672" w14:textId="77777777" w:rsidR="00D850E5" w:rsidRDefault="00D850E5" w:rsidP="009139A6">
      <w:r>
        <w:separator/>
      </w:r>
    </w:p>
  </w:endnote>
  <w:endnote w:type="continuationSeparator" w:id="0">
    <w:p w14:paraId="49C2F98B" w14:textId="77777777" w:rsidR="00D850E5" w:rsidRDefault="00D850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54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DD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C3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538D0" w14:textId="77777777" w:rsidR="00D850E5" w:rsidRDefault="00D850E5" w:rsidP="009139A6">
      <w:r>
        <w:separator/>
      </w:r>
    </w:p>
  </w:footnote>
  <w:footnote w:type="continuationSeparator" w:id="0">
    <w:p w14:paraId="28FC55CA" w14:textId="77777777" w:rsidR="00D850E5" w:rsidRDefault="00D850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8FC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DC1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0E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0E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850E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C7817"/>
  <w15:chartTrackingRefBased/>
  <w15:docId w15:val="{8C2A5309-4DC2-4314-A161-2B59CD4F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850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2022-10-15T20:25:00Z</dcterms:created>
  <dcterms:modified xsi:type="dcterms:W3CDTF">2022-10-15T20:25:00Z</dcterms:modified>
</cp:coreProperties>
</file>